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4A8" w:rsidRPr="000D76FA" w:rsidRDefault="00E424A8" w:rsidP="00E424A8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36"/>
        </w:rPr>
        <w:t>Unit</w:t>
      </w:r>
      <w:r w:rsidRPr="000D76FA">
        <w:rPr>
          <w:rFonts w:ascii="Arial" w:eastAsia="黑体" w:hAnsi="黑体"/>
          <w:b/>
          <w:color w:val="000000" w:themeColor="text1"/>
          <w:sz w:val="36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36"/>
        </w:rPr>
        <w:t>12</w:t>
      </w:r>
      <w:r w:rsidRPr="000D76FA">
        <w:rPr>
          <w:rFonts w:ascii="Times New Roman" w:eastAsia="宋体" w:hAnsi="宋体"/>
          <w:color w:val="000000" w:themeColor="text1"/>
          <w:sz w:val="36"/>
        </w:rPr>
        <w:t xml:space="preserve">　</w:t>
      </w:r>
      <w:r w:rsidRPr="000D76FA">
        <w:rPr>
          <w:rFonts w:ascii="Arial" w:eastAsia="黑体" w:hAnsi="黑体"/>
          <w:b/>
          <w:color w:val="000000" w:themeColor="text1"/>
          <w:sz w:val="36"/>
        </w:rPr>
        <w:t>综合练习</w:t>
      </w:r>
    </w:p>
    <w:p w:rsidR="00E424A8" w:rsidRPr="000D76FA" w:rsidRDefault="00E424A8" w:rsidP="00E424A8">
      <w:pPr>
        <w:pStyle w:val="ac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时间</w:t>
      </w:r>
      <w:r w:rsidRPr="000D76FA">
        <w:rPr>
          <w:rFonts w:ascii="Times New Roman" w:eastAsia="宋体" w:hAnsi="宋体"/>
          <w:color w:val="000000" w:themeColor="text1"/>
          <w:sz w:val="24"/>
        </w:rPr>
        <w:t>:120</w:t>
      </w:r>
      <w:r w:rsidRPr="000D76FA">
        <w:rPr>
          <w:rFonts w:ascii="Times New Roman" w:eastAsia="楷体" w:hAnsi="楷体"/>
          <w:color w:val="000000" w:themeColor="text1"/>
          <w:sz w:val="24"/>
        </w:rPr>
        <w:t>分钟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:150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第一部分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听力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共五节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个小题</w:t>
      </w:r>
      <w:r w:rsidRPr="000D76FA">
        <w:rPr>
          <w:rFonts w:ascii="Times New Roman" w:eastAsia="宋体" w:hAnsi="宋体"/>
          <w:color w:val="000000" w:themeColor="text1"/>
          <w:sz w:val="23"/>
        </w:rPr>
        <w:t>;</w:t>
      </w:r>
      <w:r w:rsidRPr="000D76FA">
        <w:rPr>
          <w:rFonts w:ascii="Times New Roman" w:eastAsia="楷体" w:hAnsi="楷体"/>
          <w:color w:val="000000" w:themeColor="text1"/>
          <w:sz w:val="23"/>
        </w:rPr>
        <w:t>每小题</w:t>
      </w:r>
      <w:r w:rsidRPr="000D76FA">
        <w:rPr>
          <w:rFonts w:ascii="Times New Roman" w:eastAsia="宋体" w:hAnsi="宋体"/>
          <w:color w:val="000000" w:themeColor="text1"/>
          <w:sz w:val="23"/>
        </w:rPr>
        <w:t>1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30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选择相应的图片。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38B1DEB6" wp14:editId="1AB9C596">
            <wp:extent cx="3162240" cy="533520"/>
            <wp:effectExtent l="0" t="0" r="0" b="0"/>
            <wp:docPr id="149" name="KE9KR45.eps" descr="id:21474897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7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6224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3DDBA52" wp14:editId="4C41C9C9">
            <wp:extent cx="3543120" cy="723240"/>
            <wp:effectExtent l="0" t="0" r="0" b="0"/>
            <wp:docPr id="150" name="KE9KR46.eps" descr="id:21474897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8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43120" cy="723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2E6F060" wp14:editId="40A049DF">
            <wp:extent cx="3555360" cy="520200"/>
            <wp:effectExtent l="0" t="0" r="0" b="0"/>
            <wp:docPr id="151" name="KE9KR47.eps" descr="id:21474898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9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5536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603ED64A" wp14:editId="65AFAC66">
            <wp:extent cx="3581280" cy="735840"/>
            <wp:effectExtent l="0" t="0" r="0" b="0"/>
            <wp:docPr id="152" name="KE9KR48.eps" descr="id:21474898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0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8128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1F75A4E4" wp14:editId="7F437E83">
            <wp:extent cx="3555360" cy="735840"/>
            <wp:effectExtent l="0" t="0" r="0" b="0"/>
            <wp:docPr id="153" name="KE9KR49.eps" descr="id:21474898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55360" cy="73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B5976ED" wp14:editId="12344E5F">
            <wp:extent cx="3631680" cy="850320"/>
            <wp:effectExtent l="0" t="0" r="0" b="0"/>
            <wp:docPr id="154" name="KE9KR50.eps" descr="id:21474898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316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听句子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选择最佳应答。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读一遍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No,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not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With pleasure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Sorry, sir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glad you like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Sorry to hear that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think so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buy 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Yes, I do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left it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bought it last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go off this morning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My sister borrowed it last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stayed up late last night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got up early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want to miss the school bus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I wore a pair of new shoes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I was the only one who wore costumes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Because I knew everybody at the party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选择最佳选项完成句子。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weather will probably be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sunny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cloudy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stormy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thinks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cannot 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screen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mouse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keyboard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keeps the girl from sleeping well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sound of singing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loud noise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sound from the bird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woman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lost her wallet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was hurt by somebody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wanted to borrow some money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man means that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good at climbing high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is not high at all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may fall and hurt himself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Li Ming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 come to school because his mother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lastRenderedPageBreak/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rode a motorbike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had a traffic accident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was looking after Li Ming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第四节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根据对话内容及问题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选择最佳选项。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读两遍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19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20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19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Where is Ben now?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in hospital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is on the way to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happened to Ben this morning?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hand in homework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car hit him when he was riding to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hurt his feet when he was walking to school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21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22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does Alice look?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Tired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Relaxed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Unhappy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does David think of Alice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English?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thinks her English is very poor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thinks her English is very good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thinks she should improve her English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eastAsia="方正宋黑_GBK"/>
          <w:color w:val="000000" w:themeColor="text1"/>
          <w:sz w:val="24"/>
        </w:rPr>
        <w:t>听下面一段对话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eastAsia="方正宋黑_GBK"/>
          <w:color w:val="000000" w:themeColor="text1"/>
          <w:sz w:val="24"/>
        </w:rPr>
        <w:t xml:space="preserve"> </w:t>
      </w:r>
      <w:r w:rsidRPr="000D76FA">
        <w:rPr>
          <w:rFonts w:eastAsia="方正宋黑_GBK"/>
          <w:color w:val="000000" w:themeColor="text1"/>
          <w:sz w:val="24"/>
        </w:rPr>
        <w:t>回答第</w:t>
      </w:r>
      <w:r w:rsidRPr="000D76FA">
        <w:rPr>
          <w:rFonts w:ascii="Times New Roman" w:eastAsia="宋体" w:hAnsi="宋体"/>
          <w:color w:val="000000" w:themeColor="text1"/>
          <w:sz w:val="24"/>
        </w:rPr>
        <w:t>23</w:t>
      </w:r>
      <w:r w:rsidRPr="000D76FA">
        <w:rPr>
          <w:rFonts w:eastAsia="方正宋黑_GBK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24</w:t>
      </w:r>
      <w:r w:rsidRPr="000D76FA">
        <w:rPr>
          <w:rFonts w:eastAsia="方正宋黑_GBK"/>
          <w:color w:val="000000" w:themeColor="text1"/>
          <w:sz w:val="24"/>
        </w:rPr>
        <w:t>题。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was in the suitcase?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Paul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phone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Paul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ticket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 important file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24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Paul do when he found his suitcase left in the taxi?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called the police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called the taxi company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called his friends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第五节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4"/>
        </w:rPr>
        <w:t>听短文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完成表中所缺信息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Arial" w:eastAsia="黑体" w:hAnsi="黑体"/>
          <w:color w:val="000000" w:themeColor="text1"/>
          <w:sz w:val="24"/>
        </w:rPr>
        <w:t xml:space="preserve"> </w:t>
      </w:r>
      <w:r w:rsidRPr="000D76FA">
        <w:rPr>
          <w:rFonts w:ascii="Arial" w:eastAsia="黑体" w:hAnsi="黑体"/>
          <w:color w:val="000000" w:themeColor="text1"/>
          <w:sz w:val="24"/>
        </w:rPr>
        <w:t>每空仅填一词。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Arial" w:eastAsia="黑体" w:hAnsi="黑体"/>
          <w:color w:val="000000" w:themeColor="text1"/>
          <w:sz w:val="24"/>
        </w:rPr>
        <w:t>读三遍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267"/>
      </w:tblGrid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 important for students to stay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25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at school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1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Students shouldn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26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when they go upstairs or downstairs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2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It would be dangerous to go out of school alone on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27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nights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3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Their school things and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28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should be taken good care of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4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Students should get along well with others, so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29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 each other is very important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  <w:tr w:rsidR="00E424A8" w:rsidRPr="000D76FA" w:rsidTr="00D71E5F">
        <w:trPr>
          <w:jc w:val="center"/>
        </w:trPr>
        <w:tc>
          <w:tcPr>
            <w:tcW w:w="5000" w:type="pct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Keep these rules in their </w:t>
            </w:r>
            <w:r w:rsidRPr="000D76FA">
              <w:rPr>
                <w:rFonts w:ascii="Times New Roman" w:eastAsia="宋体" w:hAnsi="Times New Roman"/>
                <w:b/>
                <w:color w:val="000000" w:themeColor="text1"/>
                <w:sz w:val="24"/>
              </w:rPr>
              <w:t>30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  <w:u w:val="single" w:color="000000"/>
              </w:rPr>
              <w:t xml:space="preserve">　　　　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, and they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ll be safe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 </w:t>
            </w:r>
          </w:p>
        </w:tc>
      </w:tr>
    </w:tbl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第二部分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完形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从框内</w:t>
      </w:r>
      <w:r w:rsidRPr="000D76FA">
        <w:rPr>
          <w:rFonts w:ascii="Times New Roman" w:eastAsia="宋体" w:hAnsi="宋体"/>
          <w:color w:val="000000" w:themeColor="text1"/>
          <w:sz w:val="24"/>
        </w:rPr>
        <w:t>6</w:t>
      </w:r>
      <w:r w:rsidRPr="000D76FA">
        <w:rPr>
          <w:rFonts w:ascii="Times New Roman" w:eastAsia="宋体" w:hAnsi="宋体"/>
          <w:color w:val="000000" w:themeColor="text1"/>
          <w:sz w:val="24"/>
        </w:rPr>
        <w:t>个选项中选出可以填入空白处的最佳选项。选项中有一项为多余项。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better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perfectly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cases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whatever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Life is full of surprises and unexpected events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Even if you have planned things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you might still be taken by surprise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even if you live the same kind of life, doing the same usual things day after day, there could be unexpected events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best way to deal with these situations is to be prepared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Surprises and unexpected events cannot be avoided in your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you accept this fact, it will be easier to deal with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happens in your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Change is part of the life, and the sooner you accept this fact,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would be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Always have a second plan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would prevent you from falling into a state of helplessness, and not knowing what to do next when the first plan fails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Wait for a few moments before getting angry or panicky(</w:t>
      </w:r>
      <w:r w:rsidRPr="000D76FA">
        <w:rPr>
          <w:rFonts w:ascii="Times New Roman" w:eastAsia="宋体" w:hAnsi="宋体"/>
          <w:color w:val="000000" w:themeColor="text1"/>
          <w:sz w:val="24"/>
        </w:rPr>
        <w:t>惊慌的</w:t>
      </w:r>
      <w:r w:rsidRPr="000D76FA">
        <w:rPr>
          <w:rFonts w:ascii="Times New Roman" w:eastAsia="宋体" w:hAnsi="宋体"/>
          <w:color w:val="000000" w:themeColor="text1"/>
          <w:sz w:val="24"/>
        </w:rPr>
        <w:t>)when unexpected or unpleasant events happen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many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>, it might just be something that can be easily dealt with or something temporary(</w:t>
      </w:r>
      <w:r w:rsidRPr="000D76FA">
        <w:rPr>
          <w:rFonts w:ascii="Times New Roman" w:eastAsia="宋体" w:hAnsi="宋体"/>
          <w:color w:val="000000" w:themeColor="text1"/>
          <w:sz w:val="24"/>
        </w:rPr>
        <w:t>暂时的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Learn and practice meditation(</w:t>
      </w:r>
      <w:r w:rsidRPr="000D76FA">
        <w:rPr>
          <w:rFonts w:ascii="Times New Roman" w:eastAsia="宋体" w:hAnsi="宋体"/>
          <w:color w:val="000000" w:themeColor="text1"/>
          <w:sz w:val="24"/>
        </w:rPr>
        <w:t>冥想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 certain time of inner(</w:t>
      </w:r>
      <w:r w:rsidRPr="000D76FA">
        <w:rPr>
          <w:rFonts w:ascii="Times New Roman" w:eastAsia="宋体" w:hAnsi="宋体"/>
          <w:color w:val="000000" w:themeColor="text1"/>
          <w:sz w:val="24"/>
        </w:rPr>
        <w:t>内心的</w:t>
      </w:r>
      <w:r w:rsidRPr="000D76FA">
        <w:rPr>
          <w:rFonts w:ascii="Times New Roman" w:eastAsia="宋体" w:hAnsi="宋体"/>
          <w:color w:val="000000" w:themeColor="text1"/>
          <w:sz w:val="24"/>
        </w:rPr>
        <w:t>)peace is most welcome in every situation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can make you feel calm and relaxed facing the unexpected events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三个选项中选出可以填入空白处的最佳选项。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It was Sunday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My brother and I were alone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My parents went out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was doing my homework while my younger brother was watching TV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Suddenly the doorbell rang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Ding-Dong! My brother thought that it was our parents, so he opened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36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quickly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tall man wearing a black raincoat stood outside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said that he came to sell books and asked politely if our parents were at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Without thinking, my brother said,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No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Then the man asked if we would like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37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some storybooks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refused him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When I wanted to close the door, he suddenly pushed the door very hard and came into our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took out a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and ordered me to tie up my brother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hands with a rope (</w:t>
      </w:r>
      <w:r w:rsidRPr="000D76FA">
        <w:rPr>
          <w:rFonts w:ascii="Times New Roman" w:eastAsia="宋体" w:hAnsi="宋体"/>
          <w:color w:val="000000" w:themeColor="text1"/>
          <w:sz w:val="24"/>
        </w:rPr>
        <w:t>绳子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tied up his hands in a special way so my brother could untie (</w:t>
      </w:r>
      <w:r w:rsidRPr="000D76FA">
        <w:rPr>
          <w:rFonts w:ascii="Times New Roman" w:eastAsia="宋体" w:hAnsi="宋体"/>
          <w:color w:val="000000" w:themeColor="text1"/>
          <w:sz w:val="24"/>
        </w:rPr>
        <w:t>解开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)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39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easily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man then tied my hands up and locked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of us in the kitchen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Soon, he went upstairs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money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taught my brother to untie the rope on his hands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then untied 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rushed to the telephone to call the police,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line was dead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 doors were all locked from the outside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It was lucky that the man forgot to lock the kitchen window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got out of the house through the kitchen window and to the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43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pay phone to call the police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Soon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44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came to our house and the man was caught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By that time, my parents had come home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told them the whole story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My parents were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45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that we were not hurt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They told me that I should stop my brother from opening the door to strangers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learnt a lesson on safety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window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door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book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lend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sell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book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knife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gift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39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himself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myself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herself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neither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both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for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at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look after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farthest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nearest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largest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my friends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neighbors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police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glad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angry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sad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第三部分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阅读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共三节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50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12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30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阅读下列短文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从每题所给的</w:t>
      </w: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宋体"/>
          <w:color w:val="000000" w:themeColor="text1"/>
          <w:sz w:val="24"/>
        </w:rPr>
        <w:t>、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宋体"/>
          <w:color w:val="000000" w:themeColor="text1"/>
          <w:sz w:val="24"/>
        </w:rPr>
        <w:t>三个选项中选出最佳选项。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A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Yesterday was Monday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Class Eleven had a special meeting in the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topic was about their terrible experiences last week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Here are some of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tbl>
      <w:tblPr>
        <w:tblW w:w="49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102"/>
      </w:tblGrid>
      <w:tr w:rsidR="00E424A8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Last Friday morning,I left home at half past six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thought I could get to school on time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However,my bike broke down halfway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fell down and hurt my left arm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also left my homework at home,which made my teacher very angry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 thought it was my worst day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Cindy</w:t>
            </w:r>
          </w:p>
        </w:tc>
      </w:tr>
      <w:tr w:rsidR="00E424A8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Last Thursday afternoon,we had a math test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I finished my paper,I carelessly dropped it onto the ground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There was some dirty water,and my paper got dirty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Although I was given another clean paper,half of the test time had passed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Finally I only got a D in my math test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Jackson</w:t>
            </w:r>
          </w:p>
        </w:tc>
      </w:tr>
      <w:tr w:rsidR="00E424A8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Last Friday afternoon,I played volleyball with some of my classmates against the students from No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5 Middle School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Although we didn</w:t>
            </w:r>
            <w:r w:rsidRPr="000D76FA">
              <w:rPr>
                <w:rFonts w:ascii="Times New Roman" w:eastAsia="宋体" w:hAnsi="Times New Roman"/>
                <w:color w:val="000000" w:themeColor="text1"/>
                <w:sz w:val="24"/>
              </w:rPr>
              <w:t>’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t have good players,we had teamwork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However,I fell down and hurt my left leg in the game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As a result,we lost the game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Helen</w:t>
            </w:r>
          </w:p>
        </w:tc>
      </w:tr>
      <w:tr w:rsidR="00E424A8" w:rsidRPr="000D76FA" w:rsidTr="00D71E5F">
        <w:trPr>
          <w:jc w:val="center"/>
        </w:trPr>
        <w:tc>
          <w:tcPr>
            <w:tcW w:w="0" w:type="auto"/>
            <w:shd w:val="clear" w:color="auto" w:fill="auto"/>
            <w:tcMar>
              <w:left w:w="105" w:type="dxa"/>
              <w:right w:w="105" w:type="dxa"/>
            </w:tcMar>
            <w:vAlign w:val="center"/>
          </w:tcPr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rFonts w:ascii="Times New Roman" w:eastAsia="宋体" w:hAnsi="宋体"/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 xml:space="preserve">　　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Last Wednesday afternoon,I hurried home with my heavy schoolbag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When I got near to the door,my schoolbag broke and dropped onto my right foot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It was so painful that I cried at once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No matter how sad I felt,nobody came to cheer me up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My parents were both out</w:t>
            </w: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.</w:t>
            </w:r>
          </w:p>
          <w:p w:rsidR="00E424A8" w:rsidRPr="000D76FA" w:rsidRDefault="00E424A8" w:rsidP="00D71E5F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360" w:lineRule="auto"/>
              <w:rPr>
                <w:color w:val="000000" w:themeColor="text1"/>
                <w:sz w:val="24"/>
              </w:rPr>
            </w:pPr>
            <w:r w:rsidRPr="000D76FA">
              <w:rPr>
                <w:rFonts w:ascii="Times New Roman" w:eastAsia="宋体" w:hAnsi="Times New Roman" w:cs="Times New Roman"/>
                <w:color w:val="000000" w:themeColor="text1"/>
                <w:sz w:val="24"/>
              </w:rPr>
              <w:t>—</w:t>
            </w:r>
            <w:r w:rsidRPr="000D76FA">
              <w:rPr>
                <w:rFonts w:ascii="Times New Roman" w:eastAsia="宋体" w:hAnsi="宋体"/>
                <w:color w:val="000000" w:themeColor="text1"/>
                <w:sz w:val="24"/>
              </w:rPr>
              <w:t>Bob</w:t>
            </w:r>
          </w:p>
        </w:tc>
      </w:tr>
    </w:tbl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did Cindy go to school last Friday morning?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bus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bike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By car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happened to Bob last week?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got to school late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got a D in the math test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hurt his right foot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When did Jackson have a math test?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Last Friday morning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Last Friday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Last Thursday afternoon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49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TRUE according to the above reading?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Cindy was late for school last Friday morning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Jackson had a physics test last Thursday morning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Helen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volleyball team has good players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B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We have two daughters:Kristen is seven years old and Kelly is four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Last Sunday evening, we invited some people home for dinner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dressed them nicely for the party, and told them that their job was to join Mommy in answering the door when the bell rang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Mommy would introduce them to the guests, and then they would take the guests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coats upstairs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guests arrived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introduced my two daughters to each of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adults were nice and kind and said how lucky we were to have such good kids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Each of the guests cared more about Kelly, the younger one, admiring her dress, her hair and her smile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said she was a great girl to be carrying coats upstairs at her 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thought to myself that we adults usually take better care of the younger one because she is the one who seems more easily to be hurt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 do it with the best of intentions(</w:t>
      </w:r>
      <w:r w:rsidRPr="000D76FA">
        <w:rPr>
          <w:rFonts w:ascii="Times New Roman" w:eastAsia="宋体" w:hAnsi="宋体"/>
          <w:color w:val="000000" w:themeColor="text1"/>
          <w:sz w:val="24"/>
        </w:rPr>
        <w:t>意图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But we seldom think of how it might influence the other child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was a little worried that Kristen would feel she was being outshone(</w:t>
      </w:r>
      <w:r w:rsidRPr="000D76FA">
        <w:rPr>
          <w:rFonts w:ascii="Times New Roman" w:eastAsia="宋体" w:hAnsi="宋体"/>
          <w:color w:val="000000" w:themeColor="text1"/>
          <w:sz w:val="24"/>
        </w:rPr>
        <w:t>使黯然失色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was about to serve dinner when I realized that she had been missing for twenty minutes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ran upstairs and found her in the bedroom, crying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I said,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What are you doing, my dear?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She turned to me with a sad expression and said,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Mommy, why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people like me the way they like my sister? Is it because 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not pretty? Is that why they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say nice things about me as much?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 tried to explain to her, kissing and hugging her to make her feel better, letting her know I love her as much as Kelly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Now, whenever I visit a friend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home, I make it a point to speak to the elder child first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did the two girls do for the party?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helped their mother carry dishes and serve dinner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were dressed beautifully and talked with the guests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They answered the door and took the guests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coats upstairs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was Kristen when she was found in the bedroom?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was sad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felt lucky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seemed excited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can we infer(</w:t>
      </w:r>
      <w:r w:rsidRPr="000D76FA">
        <w:rPr>
          <w:rFonts w:ascii="Times New Roman" w:eastAsia="宋体" w:hAnsi="宋体"/>
          <w:color w:val="000000" w:themeColor="text1"/>
          <w:sz w:val="24"/>
        </w:rPr>
        <w:t>推断</w:t>
      </w:r>
      <w:r w:rsidRPr="000D76FA">
        <w:rPr>
          <w:rFonts w:ascii="Times New Roman" w:eastAsia="宋体" w:hAnsi="宋体"/>
          <w:color w:val="000000" w:themeColor="text1"/>
          <w:sz w:val="24"/>
        </w:rPr>
        <w:t>) from the passage?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younger children are easily to be hurt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People always want to care for the younger children more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elder children must do more jobs for the younger ones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Which of the following is the best title for the passage?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Younger, the More Lovely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 to Get on Well with Family Members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Each Child Should Be Treated the Same Way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David walked down the street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sun was setting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All he wanted to do was to play basketball with Jim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But his mother told him to first return his sister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books to the library on his way to Jim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house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his mind, books and summertime just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go together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thought he had read a lot during the school year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And he had never set foot inside a public library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planned to just leave the books in the return box outside the door, but it was locked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he had to go inside to return them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David walked inside the building a few minutes before the closing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put the books into the return box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After a quick drink of water and a short stop in the restroom, he would be on his way to meet Jim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walked out of the restroom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library lights were turned off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was locked in a library!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David tried to use the telephone, but he couldn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find one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searched for a light and found a little lamp on the desk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used a pencil to write a note on a large piece of paper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It read, 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I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m locked inside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Please call for help!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He taped(</w:t>
      </w:r>
      <w:r w:rsidRPr="000D76FA">
        <w:rPr>
          <w:rFonts w:ascii="Times New Roman" w:eastAsia="宋体" w:hAnsi="宋体"/>
          <w:color w:val="000000" w:themeColor="text1"/>
          <w:sz w:val="24"/>
        </w:rPr>
        <w:t>用胶带粘住</w:t>
      </w:r>
      <w:r w:rsidRPr="000D76FA">
        <w:rPr>
          <w:rFonts w:ascii="Times New Roman" w:eastAsia="宋体" w:hAnsi="宋体"/>
          <w:color w:val="000000" w:themeColor="text1"/>
          <w:sz w:val="24"/>
        </w:rPr>
        <w:t>) it to the glass window on the front door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Surely, someone passing by would see 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He then turned his attention to the library itself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He was surprised to discover that this place was not so bad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Rows and rows of books!When he saw a book about a famous basketball player on the desk, he picked it up and began to read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Then something unexpected happened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For a moment, David felt that being locked in the library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seem to be such a terrible 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David had to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before playing basketball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 books in the library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return his books to the library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return his sister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books to the library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return box was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open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locked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broken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David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the restroom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drank water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slept</w:t>
      </w:r>
      <w:r w:rsidRPr="000D76FA">
        <w:rPr>
          <w:rFonts w:ascii="Times New Roman" w:eastAsia="宋体" w:hAnsi="宋体"/>
          <w:color w:val="000000" w:themeColor="text1"/>
          <w:sz w:val="24"/>
        </w:rPr>
        <w:tab/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 a book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57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David found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</w:t>
      </w:r>
      <w:r w:rsidRPr="000D76FA">
        <w:rPr>
          <w:rFonts w:ascii="Times New Roman" w:eastAsia="宋体" w:hAnsi="宋体"/>
          <w:color w:val="000000" w:themeColor="text1"/>
          <w:sz w:val="24"/>
        </w:rPr>
        <w:t>in the end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reading was bad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library was boring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the joy of reading in the library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从短文后框内选项中选出可以填入空白处的最佳选项。选项中有一项为多余选项。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past years have shown we need to prepare for the worst earthquakes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 an earthquake emergency kit(</w:t>
      </w:r>
      <w:r w:rsidRPr="000D76FA">
        <w:rPr>
          <w:rFonts w:ascii="Times New Roman" w:eastAsia="宋体" w:hAnsi="宋体"/>
          <w:color w:val="000000" w:themeColor="text1"/>
          <w:sz w:val="24"/>
        </w:rPr>
        <w:t>急救包</w:t>
      </w:r>
      <w:r w:rsidRPr="000D76FA">
        <w:rPr>
          <w:rFonts w:ascii="Times New Roman" w:eastAsia="宋体" w:hAnsi="宋体"/>
          <w:color w:val="000000" w:themeColor="text1"/>
          <w:sz w:val="24"/>
        </w:rPr>
        <w:t>)should be something we need to have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58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Well, that may not be a problem because you can buy your own one online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According to researchers, around 275 earthquakes are felt every day around the world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59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There is a 30% higher chance that you will survive(</w:t>
      </w:r>
      <w:r w:rsidRPr="000D76FA">
        <w:rPr>
          <w:rFonts w:ascii="Times New Roman" w:eastAsia="宋体" w:hAnsi="宋体"/>
          <w:color w:val="000000" w:themeColor="text1"/>
          <w:sz w:val="24"/>
        </w:rPr>
        <w:t>幸存</w:t>
      </w:r>
      <w:r w:rsidRPr="000D76FA">
        <w:rPr>
          <w:rFonts w:ascii="Times New Roman" w:eastAsia="宋体" w:hAnsi="宋体"/>
          <w:color w:val="000000" w:themeColor="text1"/>
          <w:sz w:val="24"/>
        </w:rPr>
        <w:t>)an earthquake if you have the kit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people think they can go to a shelter(</w:t>
      </w:r>
      <w:r w:rsidRPr="000D76FA">
        <w:rPr>
          <w:rFonts w:ascii="Times New Roman" w:eastAsia="宋体" w:hAnsi="宋体"/>
          <w:color w:val="000000" w:themeColor="text1"/>
          <w:sz w:val="24"/>
        </w:rPr>
        <w:t>避难所</w:t>
      </w:r>
      <w:r w:rsidRPr="000D76FA">
        <w:rPr>
          <w:rFonts w:ascii="Times New Roman" w:eastAsia="宋体" w:hAnsi="宋体"/>
          <w:color w:val="000000" w:themeColor="text1"/>
          <w:sz w:val="24"/>
        </w:rPr>
        <w:t>)after an earthquake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60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There may be too many people in the shelter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You may not find food or water, either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61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But whether you are near the fault line(</w:t>
      </w:r>
      <w:r w:rsidRPr="000D76FA">
        <w:rPr>
          <w:rFonts w:ascii="Times New Roman" w:eastAsia="宋体" w:hAnsi="宋体"/>
          <w:color w:val="000000" w:themeColor="text1"/>
          <w:sz w:val="24"/>
        </w:rPr>
        <w:t>断层线</w:t>
      </w:r>
      <w:r w:rsidRPr="000D76FA">
        <w:rPr>
          <w:rFonts w:ascii="Times New Roman" w:eastAsia="宋体" w:hAnsi="宋体"/>
          <w:color w:val="000000" w:themeColor="text1"/>
          <w:sz w:val="24"/>
        </w:rPr>
        <w:t>) or far from it, owning one for your household is still a must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Studies show that some states that are near the fault line have earthquake magnitudes(</w:t>
      </w:r>
      <w:r w:rsidRPr="000D76FA">
        <w:rPr>
          <w:rFonts w:ascii="Times New Roman" w:eastAsia="宋体" w:hAnsi="宋体"/>
          <w:color w:val="000000" w:themeColor="text1"/>
          <w:sz w:val="24"/>
        </w:rPr>
        <w:t>震级</w:t>
      </w:r>
      <w:r w:rsidRPr="000D76FA">
        <w:rPr>
          <w:rFonts w:ascii="Times New Roman" w:eastAsia="宋体" w:hAnsi="宋体"/>
          <w:color w:val="000000" w:themeColor="text1"/>
          <w:sz w:val="24"/>
        </w:rPr>
        <w:t>) of above 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>62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So if you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an earthquake emergency kit at home, make one yourself or buy one online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This only means that you never know how earthquakes hit until they hit you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B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people say that they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have time and money to prepare emergency kits for earthquakes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C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Some people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think they need an earthquake emergency kit because they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live near the fault line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Half of these are large enough to require that families should own earthquake emergency kits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If you don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prepare one, you are very dangerous when earthquakes happen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instead of depending on your shelter, an earthquake emergency kit is your best choice when an earthquake happens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第三节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根据其内容填空和回答问题。</w:t>
      </w:r>
      <w:r w:rsidRPr="000D76FA">
        <w:rPr>
          <w:rFonts w:ascii="Times New Roman" w:eastAsia="宋体" w:hAnsi="宋体"/>
          <w:color w:val="000000" w:themeColor="text1"/>
          <w:sz w:val="24"/>
        </w:rPr>
        <w:t>(63</w:t>
      </w:r>
      <w:r w:rsidRPr="000D76FA">
        <w:rPr>
          <w:rFonts w:ascii="Times New Roman" w:eastAsia="宋体" w:hAnsi="宋体"/>
          <w:color w:val="000000" w:themeColor="text1"/>
          <w:sz w:val="24"/>
        </w:rPr>
        <w:t>至</w:t>
      </w:r>
      <w:r w:rsidRPr="000D76FA">
        <w:rPr>
          <w:rFonts w:ascii="Times New Roman" w:eastAsia="宋体" w:hAnsi="宋体"/>
          <w:color w:val="000000" w:themeColor="text1"/>
          <w:sz w:val="24"/>
        </w:rPr>
        <w:t>66</w:t>
      </w:r>
      <w:r w:rsidRPr="000D76FA">
        <w:rPr>
          <w:rFonts w:ascii="Times New Roman" w:eastAsia="宋体" w:hAnsi="宋体"/>
          <w:color w:val="000000" w:themeColor="text1"/>
          <w:sz w:val="24"/>
        </w:rPr>
        <w:t>题每题答案不超过</w:t>
      </w:r>
      <w:r w:rsidRPr="000D76FA">
        <w:rPr>
          <w:rFonts w:ascii="Times New Roman" w:eastAsia="宋体" w:hAnsi="宋体"/>
          <w:color w:val="000000" w:themeColor="text1"/>
          <w:sz w:val="24"/>
        </w:rPr>
        <w:t>3</w:t>
      </w:r>
      <w:r w:rsidRPr="000D76FA">
        <w:rPr>
          <w:rFonts w:ascii="Times New Roman" w:eastAsia="宋体" w:hAnsi="宋体"/>
          <w:color w:val="000000" w:themeColor="text1"/>
          <w:sz w:val="24"/>
        </w:rPr>
        <w:t>个单词</w:t>
      </w:r>
      <w:r w:rsidRPr="000D76FA">
        <w:rPr>
          <w:rFonts w:ascii="Times New Roman" w:eastAsia="宋体" w:hAnsi="宋体"/>
          <w:color w:val="000000" w:themeColor="text1"/>
          <w:sz w:val="24"/>
        </w:rPr>
        <w:t>, 67</w:t>
      </w:r>
      <w:r w:rsidRPr="000D76FA">
        <w:rPr>
          <w:rFonts w:ascii="Times New Roman" w:eastAsia="宋体" w:hAnsi="宋体"/>
          <w:color w:val="000000" w:themeColor="text1"/>
          <w:sz w:val="24"/>
        </w:rPr>
        <w:t>题须用完整句子回答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Percentage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of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Challenges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7BAF580B" wp14:editId="10D18D6B">
            <wp:extent cx="3224880" cy="1079640"/>
            <wp:effectExtent l="0" t="0" r="0" b="0"/>
            <wp:docPr id="155" name="KE9KR51.eps" descr="id:2147489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93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2488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chart shows the challenges people face when they settle in a new country and how the challenges vary according to people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ages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The most challenging part for young people aged 18 to 34 is making new friends, a problem experienced by 46% of the people in this age group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only 36% of people aged 35 to 54 find it hard to make new friends, and even fewer people over 55 (23%) have this problem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55% of the people in the oldest age group find learning the local language is the biggest obstacle(</w:t>
      </w:r>
      <w:r w:rsidRPr="000D76FA">
        <w:rPr>
          <w:rFonts w:ascii="Times New Roman" w:eastAsia="宋体" w:hAnsi="宋体"/>
          <w:color w:val="000000" w:themeColor="text1"/>
          <w:sz w:val="24"/>
        </w:rPr>
        <w:t>障碍</w:t>
      </w:r>
      <w:r w:rsidRPr="000D76FA">
        <w:rPr>
          <w:rFonts w:ascii="Times New Roman" w:eastAsia="宋体" w:hAnsi="宋体"/>
          <w:color w:val="000000" w:themeColor="text1"/>
          <w:sz w:val="24"/>
        </w:rPr>
        <w:t>) when settling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In comparison, the youngest age group finds that easier, and the percentage of young people who have problems learning the local language is much lower, at only 24%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contrast to their language-learning difficulties, only 22% of the people in the oldest age group have trouble finding accommodation(</w:t>
      </w:r>
      <w:r w:rsidRPr="000D76FA">
        <w:rPr>
          <w:rFonts w:ascii="Times New Roman" w:eastAsia="宋体" w:hAnsi="宋体"/>
          <w:color w:val="000000" w:themeColor="text1"/>
          <w:sz w:val="24"/>
        </w:rPr>
        <w:t>住所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However, this is a significant problem for the other two age groups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In general, all age groups experience the same problems to some extent, but people over the age of 55 report that they face fewer challenges settling in a new country than the younger respondents(</w:t>
      </w:r>
      <w:r w:rsidRPr="000D76FA">
        <w:rPr>
          <w:rFonts w:ascii="Times New Roman" w:eastAsia="宋体" w:hAnsi="宋体"/>
          <w:color w:val="000000" w:themeColor="text1"/>
          <w:sz w:val="24"/>
        </w:rPr>
        <w:t>调查对象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kinds of challenges are mentioned in the chart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The biggest challenge for the people aged 18 to 34 is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percentage of the people aged 35 to 54 who have problems learning the local language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People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group faces the fewest challenges according to the passage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What do you think is the most challenging thing for you to live in another country?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　　　　　　　　　　　　　　　　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第四部分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语言运用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共两节</w:t>
      </w:r>
      <w:r w:rsidRPr="000D76FA">
        <w:rPr>
          <w:rFonts w:ascii="Times New Roman" w:eastAsia="宋体" w:hAnsi="宋体"/>
          <w:color w:val="000000" w:themeColor="text1"/>
          <w:sz w:val="23"/>
        </w:rPr>
        <w:t>,</w:t>
      </w:r>
      <w:r w:rsidRPr="000D76FA">
        <w:rPr>
          <w:rFonts w:ascii="Times New Roman" w:eastAsia="楷体" w:hAnsi="楷体"/>
          <w:color w:val="000000" w:themeColor="text1"/>
          <w:sz w:val="23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第一节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2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根据中文意思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补全英语译文。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宋体" w:hAnsi="宋体"/>
          <w:color w:val="000000" w:themeColor="text1"/>
          <w:sz w:val="24"/>
        </w:rPr>
        <w:t>每空限填一词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缩写算一词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这个聚会将以一首英文歌曲结束。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The party will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with an English song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69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劳拉不相信地摇摇头。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Laura shook her head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汤姆茫然地盯着面前这张纸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什么都没说。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Tom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blankly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paper in front of him and said nothing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自从参加唱歌比赛后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我们就成了好朋友。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We have been good friends since we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the singing competition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本周的演出门票全部售完。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This week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 performance tickets are completely 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　　　　　　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4"/>
        </w:rPr>
        <w:t>第二节</w:t>
      </w:r>
      <w:r w:rsidRPr="000D76FA">
        <w:rPr>
          <w:rFonts w:ascii="Times New Roman" w:eastAsia="宋体" w:hAnsi="宋体"/>
          <w:color w:val="000000" w:themeColor="text1"/>
          <w:sz w:val="24"/>
        </w:rPr>
        <w:t>(</w:t>
      </w:r>
      <w:r w:rsidRPr="000D76FA">
        <w:rPr>
          <w:rFonts w:ascii="Times New Roman" w:eastAsia="楷体" w:hAnsi="楷体"/>
          <w:color w:val="000000" w:themeColor="text1"/>
          <w:sz w:val="24"/>
        </w:rPr>
        <w:t>共</w:t>
      </w:r>
      <w:r w:rsidRPr="000D76FA">
        <w:rPr>
          <w:rFonts w:ascii="Times New Roman" w:eastAsia="宋体" w:hAnsi="宋体"/>
          <w:color w:val="000000" w:themeColor="text1"/>
          <w:sz w:val="24"/>
        </w:rPr>
        <w:t>10</w:t>
      </w:r>
      <w:r w:rsidRPr="000D76FA">
        <w:rPr>
          <w:rFonts w:ascii="Times New Roman" w:eastAsia="楷体" w:hAnsi="楷体"/>
          <w:color w:val="000000" w:themeColor="text1"/>
          <w:sz w:val="24"/>
        </w:rPr>
        <w:t>个小题</w:t>
      </w:r>
      <w:r w:rsidRPr="000D76FA">
        <w:rPr>
          <w:rFonts w:ascii="Times New Roman" w:eastAsia="宋体" w:hAnsi="宋体"/>
          <w:color w:val="000000" w:themeColor="text1"/>
          <w:sz w:val="24"/>
        </w:rPr>
        <w:t>;</w:t>
      </w:r>
      <w:r w:rsidRPr="000D76FA">
        <w:rPr>
          <w:rFonts w:ascii="Times New Roman" w:eastAsia="楷体" w:hAnsi="楷体"/>
          <w:color w:val="000000" w:themeColor="text1"/>
          <w:sz w:val="24"/>
        </w:rPr>
        <w:t>每小题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,</w:t>
      </w:r>
      <w:r w:rsidRPr="000D76FA">
        <w:rPr>
          <w:rFonts w:ascii="Times New Roman" w:eastAsia="楷体" w:hAnsi="楷体"/>
          <w:color w:val="000000" w:themeColor="text1"/>
          <w:sz w:val="24"/>
        </w:rPr>
        <w:t xml:space="preserve"> </w:t>
      </w:r>
      <w:r w:rsidRPr="000D76FA">
        <w:rPr>
          <w:rFonts w:ascii="Times New Roman" w:eastAsia="楷体" w:hAnsi="楷体"/>
          <w:color w:val="000000" w:themeColor="text1"/>
          <w:sz w:val="24"/>
        </w:rPr>
        <w:t>满分</w:t>
      </w:r>
      <w:r w:rsidRPr="000D76FA">
        <w:rPr>
          <w:rFonts w:ascii="Times New Roman" w:eastAsia="宋体" w:hAnsi="宋体"/>
          <w:color w:val="000000" w:themeColor="text1"/>
          <w:sz w:val="24"/>
        </w:rPr>
        <w:t>15</w:t>
      </w:r>
      <w:r w:rsidRPr="000D76FA">
        <w:rPr>
          <w:rFonts w:ascii="Times New Roman" w:eastAsia="楷体" w:hAnsi="楷体"/>
          <w:color w:val="000000" w:themeColor="text1"/>
          <w:sz w:val="24"/>
        </w:rPr>
        <w:t>分</w:t>
      </w:r>
      <w:r w:rsidRPr="000D76FA">
        <w:rPr>
          <w:rFonts w:ascii="Times New Roman" w:eastAsia="宋体" w:hAnsi="宋体"/>
          <w:color w:val="000000" w:themeColor="text1"/>
          <w:sz w:val="24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阅读下面短文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在各题空白处填入</w:t>
      </w:r>
      <w:r w:rsidRPr="000D76FA">
        <w:rPr>
          <w:rFonts w:ascii="Times New Roman" w:eastAsia="宋体" w:hAnsi="宋体"/>
          <w:color w:val="000000" w:themeColor="text1"/>
          <w:sz w:val="24"/>
        </w:rPr>
        <w:t>1</w:t>
      </w:r>
      <w:r w:rsidRPr="000D76FA">
        <w:rPr>
          <w:rFonts w:ascii="Times New Roman" w:eastAsia="宋体" w:hAnsi="宋体"/>
          <w:color w:val="000000" w:themeColor="text1"/>
          <w:sz w:val="24"/>
        </w:rPr>
        <w:t>个适当的单词或括号内单词的正确形式。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Yesterday was Sunday and my sister was leaving for Shanghai on business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planned to go to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73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airport to see her off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Unluckily, I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74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(oversleep) because the alarm clock didn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t go off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I called her, she told me that her flight had been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75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(cancel)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After getting up, I decided to go to one of the biggest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76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522AF93E" wp14:editId="55A8A247">
            <wp:extent cx="806040" cy="144720"/>
            <wp:effectExtent l="0" t="0" r="0" b="0"/>
            <wp:docPr id="156" name="图片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(market) in my city to buy some vegetables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A young lady sat beside me on the bus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She kept her head down for a long time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could see that she was very upset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 wondered what she was thinking about,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77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41666711" wp14:editId="108CD8E3">
            <wp:extent cx="806040" cy="144720"/>
            <wp:effectExtent l="0" t="0" r="0" b="0"/>
            <wp:docPr id="157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I started to talk with her and we talked a lot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thanked me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78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asked about my address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When she got off the bus, I looked at her until she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79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(disappear)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Several weeks later, I received a letter from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In the letter, she said that day she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80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(real) wanted to give up her dream because some bad things happened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It was I who cared about her and encouraged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She thanked me for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81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noProof/>
          <w:color w:val="000000" w:themeColor="text1"/>
          <w:sz w:val="24"/>
        </w:rPr>
        <w:drawing>
          <wp:inline distT="0" distB="0" distL="0" distR="0" wp14:anchorId="06692A8D" wp14:editId="0B920B8A">
            <wp:extent cx="806040" cy="144720"/>
            <wp:effectExtent l="0" t="0" r="0" b="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06040" cy="144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76FA">
        <w:rPr>
          <w:rFonts w:ascii="Times New Roman" w:eastAsia="宋体" w:hAnsi="宋体"/>
          <w:color w:val="000000" w:themeColor="text1"/>
          <w:sz w:val="24"/>
        </w:rPr>
        <w:t>(talk) with her and encouraging her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 xml:space="preserve">Many things in our life are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82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  <w:u w:val="single" w:color="000000"/>
        </w:rPr>
        <w:t xml:space="preserve">　　　　　　</w:t>
      </w:r>
      <w:r w:rsidRPr="000D76FA">
        <w:rPr>
          <w:rFonts w:ascii="Times New Roman" w:eastAsia="宋体" w:hAnsi="宋体"/>
          <w:color w:val="000000" w:themeColor="text1"/>
          <w:sz w:val="24"/>
        </w:rPr>
        <w:t>(expected)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I never imagined that a short talk would make such a big difference to a person</w:t>
      </w:r>
      <w:r w:rsidRPr="000D76FA">
        <w:rPr>
          <w:rFonts w:ascii="Times New Roman" w:eastAsia="宋体" w:hAnsi="Times New Roman"/>
          <w:color w:val="000000" w:themeColor="text1"/>
          <w:sz w:val="24"/>
        </w:rPr>
        <w:t>’</w:t>
      </w:r>
      <w:r w:rsidRPr="000D76FA">
        <w:rPr>
          <w:rFonts w:ascii="Times New Roman" w:eastAsia="宋体" w:hAnsi="宋体"/>
          <w:color w:val="000000" w:themeColor="text1"/>
          <w:sz w:val="24"/>
        </w:rPr>
        <w:t>s life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.</w:t>
      </w:r>
      <w:r w:rsidRPr="000D76FA">
        <w:rPr>
          <w:rFonts w:ascii="Times New Roman" w:eastAsia="宋体" w:hAnsi="宋体"/>
          <w:color w:val="000000" w:themeColor="text1"/>
          <w:sz w:val="24"/>
        </w:rPr>
        <w:t> 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Arial" w:eastAsia="黑体" w:hAnsi="黑体"/>
          <w:color w:val="000000" w:themeColor="text1"/>
          <w:sz w:val="23"/>
        </w:rPr>
        <w:t>第五部分</w:t>
      </w:r>
      <w:r w:rsidRPr="000D76FA">
        <w:rPr>
          <w:rFonts w:ascii="Times New Roman" w:eastAsia="宋体" w:hAnsi="宋体"/>
          <w:color w:val="000000" w:themeColor="text1"/>
          <w:sz w:val="23"/>
        </w:rPr>
        <w:t xml:space="preserve">　</w:t>
      </w:r>
      <w:r w:rsidRPr="000D76FA">
        <w:rPr>
          <w:rFonts w:ascii="Arial" w:eastAsia="黑体" w:hAnsi="黑体"/>
          <w:color w:val="000000" w:themeColor="text1"/>
          <w:sz w:val="23"/>
        </w:rPr>
        <w:t>写作</w:t>
      </w:r>
      <w:r w:rsidRPr="000D76FA">
        <w:rPr>
          <w:rFonts w:ascii="Times New Roman" w:eastAsia="宋体" w:hAnsi="宋体"/>
          <w:color w:val="000000" w:themeColor="text1"/>
          <w:sz w:val="23"/>
        </w:rPr>
        <w:t>(</w:t>
      </w:r>
      <w:r w:rsidRPr="000D76FA">
        <w:rPr>
          <w:rFonts w:ascii="Times New Roman" w:eastAsia="楷体" w:hAnsi="楷体"/>
          <w:color w:val="000000" w:themeColor="text1"/>
          <w:sz w:val="23"/>
        </w:rPr>
        <w:t>满分</w:t>
      </w:r>
      <w:r w:rsidRPr="000D76FA">
        <w:rPr>
          <w:rFonts w:ascii="Times New Roman" w:eastAsia="宋体" w:hAnsi="宋体"/>
          <w:color w:val="000000" w:themeColor="text1"/>
          <w:sz w:val="23"/>
        </w:rPr>
        <w:t>25</w:t>
      </w:r>
      <w:r w:rsidRPr="000D76FA">
        <w:rPr>
          <w:rFonts w:ascii="Times New Roman" w:eastAsia="楷体" w:hAnsi="楷体"/>
          <w:color w:val="000000" w:themeColor="text1"/>
          <w:sz w:val="23"/>
        </w:rPr>
        <w:t>分</w:t>
      </w:r>
      <w:r w:rsidRPr="000D76FA">
        <w:rPr>
          <w:rFonts w:ascii="Times New Roman" w:eastAsia="宋体" w:hAnsi="宋体"/>
          <w:color w:val="000000" w:themeColor="text1"/>
          <w:sz w:val="23"/>
        </w:rPr>
        <w:t>)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宋体"/>
          <w:color w:val="000000" w:themeColor="text1"/>
          <w:sz w:val="24"/>
        </w:rPr>
        <w:t>生活中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每个人都会经历许多不同的事情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有些让人激动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有些让人开心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有些让人烦恼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还有些可能让人尴尬。你是否还记得自己经历过的最尴尬的时刻呢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? </w:t>
      </w:r>
      <w:r w:rsidRPr="000D76FA">
        <w:rPr>
          <w:rFonts w:ascii="Times New Roman" w:eastAsia="宋体" w:hAnsi="宋体"/>
          <w:color w:val="000000" w:themeColor="text1"/>
          <w:sz w:val="24"/>
        </w:rPr>
        <w:t>请你以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“</w:t>
      </w:r>
      <w:r w:rsidRPr="000D76FA">
        <w:rPr>
          <w:rFonts w:ascii="Times New Roman" w:eastAsia="宋体" w:hAnsi="宋体"/>
          <w:color w:val="000000" w:themeColor="text1"/>
          <w:sz w:val="24"/>
        </w:rPr>
        <w:t>My Most Embarrassing Moment</w:t>
      </w:r>
      <w:r w:rsidRPr="000D76FA">
        <w:rPr>
          <w:rFonts w:ascii="Times New Roman" w:eastAsia="宋体" w:hAnsi="Times New Roman" w:cs="Times New Roman"/>
          <w:color w:val="000000" w:themeColor="text1"/>
          <w:sz w:val="24"/>
        </w:rPr>
        <w:t>”</w:t>
      </w:r>
      <w:r w:rsidRPr="000D76FA">
        <w:rPr>
          <w:rFonts w:ascii="Times New Roman" w:eastAsia="宋体" w:hAnsi="宋体"/>
          <w:color w:val="000000" w:themeColor="text1"/>
          <w:sz w:val="24"/>
        </w:rPr>
        <w:t>为题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写一篇</w:t>
      </w:r>
      <w:r w:rsidRPr="000D76FA">
        <w:rPr>
          <w:rFonts w:ascii="Times New Roman" w:eastAsia="宋体" w:hAnsi="宋体"/>
          <w:color w:val="000000" w:themeColor="text1"/>
          <w:sz w:val="24"/>
        </w:rPr>
        <w:t>80</w:t>
      </w:r>
      <w:r w:rsidRPr="000D76FA">
        <w:rPr>
          <w:rFonts w:ascii="Times New Roman" w:eastAsia="宋体" w:hAnsi="宋体"/>
          <w:color w:val="000000" w:themeColor="text1"/>
          <w:sz w:val="24"/>
        </w:rPr>
        <w:t>词左右的英语短文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, </w:t>
      </w:r>
      <w:r w:rsidRPr="000D76FA">
        <w:rPr>
          <w:rFonts w:ascii="Times New Roman" w:eastAsia="宋体" w:hAnsi="宋体"/>
          <w:color w:val="000000" w:themeColor="text1"/>
          <w:sz w:val="24"/>
        </w:rPr>
        <w:t>与大家分享这个令人啼笑皆非的经历。</w:t>
      </w:r>
    </w:p>
    <w:p w:rsidR="00E424A8" w:rsidRPr="000D76FA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</w:rPr>
      </w:pP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My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Most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Embarrassing</w:t>
      </w:r>
      <w:r w:rsidRPr="000D76FA">
        <w:rPr>
          <w:rFonts w:ascii="Times New Roman" w:eastAsia="宋体" w:hAnsi="宋体"/>
          <w:color w:val="000000" w:themeColor="text1"/>
          <w:sz w:val="24"/>
        </w:rPr>
        <w:t xml:space="preserve"> </w:t>
      </w:r>
      <w:r w:rsidRPr="000D76FA">
        <w:rPr>
          <w:rFonts w:ascii="Times New Roman" w:eastAsia="宋体" w:hAnsi="Times New Roman"/>
          <w:b/>
          <w:color w:val="000000" w:themeColor="text1"/>
          <w:sz w:val="24"/>
        </w:rPr>
        <w:t>Moment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Pr="00513DA5" w:rsidRDefault="00F4691A" w:rsidP="00F4691A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513DA5">
        <w:rPr>
          <w:rFonts w:ascii="Times New Roman" w:eastAsia="宋体" w:hAnsi="宋体"/>
          <w:color w:val="FF0000"/>
          <w:u w:val="single" w:color="000000"/>
        </w:rPr>
        <w:t> </w:t>
      </w:r>
      <w:r>
        <w:rPr>
          <w:rFonts w:ascii="Times New Roman" w:eastAsia="宋体" w:hAnsi="宋体"/>
          <w:color w:val="FF0000"/>
          <w:u w:val="single" w:color="000000"/>
        </w:rPr>
        <w:t xml:space="preserve">                                                                                                                                                                      </w:t>
      </w:r>
    </w:p>
    <w:p w:rsidR="00F4691A" w:rsidRDefault="00F4691A">
      <w:pPr>
        <w:rPr>
          <w:rFonts w:ascii="Times New Roman" w:eastAsia="宋体" w:hAnsi="宋体"/>
          <w:color w:val="000000" w:themeColor="text1"/>
          <w:sz w:val="24"/>
        </w:rPr>
      </w:pPr>
      <w:r>
        <w:rPr>
          <w:rFonts w:ascii="Times New Roman" w:eastAsia="宋体" w:hAnsi="宋体"/>
          <w:color w:val="000000" w:themeColor="text1"/>
          <w:sz w:val="24"/>
        </w:rPr>
        <w:br w:type="page"/>
      </w:r>
    </w:p>
    <w:p w:rsidR="00E424A8" w:rsidRPr="00085A3E" w:rsidRDefault="00E424A8" w:rsidP="00E424A8">
      <w:pPr>
        <w:spacing w:line="360" w:lineRule="auto"/>
        <w:jc w:val="center"/>
      </w:pPr>
      <w:bookmarkStart w:id="0" w:name="_GoBack"/>
      <w:bookmarkEnd w:id="0"/>
      <w:r w:rsidRPr="00085A3E">
        <w:rPr>
          <w:rFonts w:ascii="Times New Roman" w:eastAsia="宋体" w:hAnsi="宋体"/>
          <w:color w:val="000000" w:themeColor="text1"/>
          <w:sz w:val="24"/>
        </w:rPr>
        <w:t>参考答案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附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:</w:t>
      </w:r>
      <w:r w:rsidRPr="00255196">
        <w:rPr>
          <w:rFonts w:ascii="Arial" w:eastAsia="黑体" w:hAnsi="黑体"/>
          <w:color w:val="000000" w:themeColor="text1"/>
          <w:sz w:val="24"/>
          <w:szCs w:val="24"/>
        </w:rPr>
        <w:t>听力原文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第一节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选择相应的图片。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wrong with Betty?She ran out just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W:When she got to school, she realized she had left her backpack at home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 you have a good time at the party?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M:Not really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By the time I got there, my friends had already started their party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M:Mary, you are late for class!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 sorry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got to the bus stop, the bus had already left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W:Hi, Jack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up?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overslept this morning and I was late for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 look upset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happened to you, Tony?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got a very low mark in the exam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M:My friends went to the costume party except me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caught a cold yesterday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sorry to hear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hope 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OK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第二节　听句子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选择最佳应答。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读一遍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Mary, you are late for class again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Maybe Tom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hear anything from now on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Have you brought your notebook yet?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wrong with your alarm clock?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Why did John rush off just now?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Why did you look so embarrassed?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第三节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选择最佳选项完成句子。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W:Good morning, Mr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Will the basketball game be held this afternoon?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afraid not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 weather forecast says a storm is coming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W:This computer doesn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work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M:Maybe there is something wrong with its keyboard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M:You look sleepy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wrong?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can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sleep well because of the loud noise from the factory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W:Sir!Somebody just took my wallet!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M:Calm down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did the person look like?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climb high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may fall to the ground and hurt yourself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M:Don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worry!I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ve done this many times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W:Why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Li Ming come to school?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M:Because his mother was hit by a motorbike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 had to look after her in the hospital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第四节　听对话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根据对话内容及问题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选择最佳选项。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读两遍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W:Jack, do you know Ben is ill in hospital now?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M:Really?But he was very healthy and energetic yesterday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 happened to him?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W:He overslept this morning and hurried to school by bike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Suddenly a car hit him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M:Sorry to hear that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Let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go and see him together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M:Hi, Alice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look tired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must have overworked yourself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W:Yes, a little bit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ve been reading the books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M:Why have you been studying so hard?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 need to improve my English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M:Well, your English is very good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W:You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 just saying that to be nice, David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M:No, I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 telling the truth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As an American, I understand you quite well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听下面一段对话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回答第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、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题。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W:Hey, Paul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You are supposed to be on the plane to Beijing now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What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wrong?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didn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catch it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W:Why?You left so early this morning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M:Yes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 took a taxi to the airport, but I left my suitcase in the taxi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realized it, the taxi had gone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W:Were all your things in the suitcase?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M:No, my ticket and phone were in my pocket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But there was an important file in the suitcase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W:What did you do then?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M:I called the taxi company, and then the taxi driver sent the suitcase back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第五节　听短文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完成表中所缺信息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, 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每空仅填一词。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读三遍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W:It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important for students to stay safe at school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Here are some rules that can help them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First, they shouldn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crowd when they go upstairs or downstairs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They may hurt themselves or others by falling off steps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Second, they shouldn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 go out of school alone on school nights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That would be dangerous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Third, they should take good care of their school things and money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Fourth, they should get along well with others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Being in the same school or the same class, they study and live together, so helping each other is very important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Keep these rules in their mind, and they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ll be safe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Arial" w:eastAsia="黑体" w:hAnsi="黑体"/>
          <w:color w:val="000000" w:themeColor="text1"/>
          <w:sz w:val="24"/>
          <w:szCs w:val="24"/>
        </w:rPr>
        <w:t>答案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19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safe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crowd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school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money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29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helping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mind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39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49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B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59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3/Three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making new friends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25%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aged over 55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Cultural differences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It can be very hard for me to get used to the different lifestyle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(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言之有理即可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)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end up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69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in disbelief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stared;at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joined in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sold out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73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the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74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overslept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75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canceled/cancelled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76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markets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77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so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78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and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79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disappeared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80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really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2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81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talking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　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</w:rPr>
        <w:t>82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unexpected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写作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One possible version: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center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My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Most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Embarrassing</w:t>
      </w:r>
      <w:r w:rsidRPr="00255196">
        <w:rPr>
          <w:rFonts w:ascii="Times New Roman" w:eastAsia="宋体" w:hAnsi="宋体"/>
          <w:color w:val="000000" w:themeColor="text1"/>
          <w:sz w:val="24"/>
          <w:szCs w:val="24"/>
          <w:u w:val="single" w:color="000000"/>
        </w:rPr>
        <w:t xml:space="preserve"> </w:t>
      </w:r>
      <w:r w:rsidRPr="00255196">
        <w:rPr>
          <w:rFonts w:ascii="Times New Roman" w:eastAsia="宋体" w:hAnsi="Times New Roman"/>
          <w:b/>
          <w:color w:val="000000" w:themeColor="text1"/>
          <w:sz w:val="24"/>
          <w:szCs w:val="24"/>
          <w:u w:val="single" w:color="000000"/>
        </w:rPr>
        <w:t>Moment 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As time passes, I will forget many things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But I will never forget my most embarrassing moment! 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was a student in Grade Three, one day I got up late, so I ran to school as quickly as possible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When I arrived at school, the final bell was ringing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I had no time to think and rushed into the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The students had strange looks on their faces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At that moment, I realized that I was in the wrong class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When I was ready to leave after saying sorry, a boy said loudly, 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“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Look! She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>s wearing different shoes!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”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I looked at my shoes and ran away with the students</w:t>
      </w:r>
      <w:r w:rsidRPr="00255196">
        <w:rPr>
          <w:rFonts w:ascii="Times New Roman" w:eastAsia="宋体" w:hAnsi="Times New Roman"/>
          <w:color w:val="000000" w:themeColor="text1"/>
          <w:sz w:val="24"/>
          <w:szCs w:val="24"/>
        </w:rPr>
        <w:t>’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laughing</w:t>
      </w:r>
      <w:r w:rsidRPr="00255196">
        <w:rPr>
          <w:rFonts w:ascii="Times New Roman" w:eastAsia="宋体" w:hAnsi="Times New Roman" w:cs="Times New Roman"/>
          <w:color w:val="000000" w:themeColor="text1"/>
          <w:sz w:val="24"/>
          <w:szCs w:val="24"/>
        </w:rPr>
        <w:t>.</w:t>
      </w: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 </w:t>
      </w:r>
    </w:p>
    <w:p w:rsidR="00E424A8" w:rsidRPr="00255196" w:rsidRDefault="00E424A8" w:rsidP="00E424A8">
      <w:pPr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Chars="200" w:firstLine="480"/>
        <w:rPr>
          <w:rFonts w:ascii="Times New Roman" w:eastAsia="宋体" w:hAnsi="宋体"/>
          <w:color w:val="000000" w:themeColor="text1"/>
          <w:sz w:val="24"/>
          <w:szCs w:val="24"/>
        </w:rPr>
      </w:pPr>
      <w:r w:rsidRPr="00255196">
        <w:rPr>
          <w:rFonts w:ascii="Times New Roman" w:eastAsia="宋体" w:hAnsi="宋体"/>
          <w:color w:val="000000" w:themeColor="text1"/>
          <w:sz w:val="24"/>
          <w:szCs w:val="24"/>
        </w:rPr>
        <w:t xml:space="preserve">You can imagine how embarrassed I was at that time! </w:t>
      </w:r>
    </w:p>
    <w:p w:rsidR="00647169" w:rsidRPr="00E424A8" w:rsidRDefault="00647169" w:rsidP="00B50CDA"/>
    <w:sectPr w:rsidR="00647169" w:rsidRPr="00E424A8" w:rsidSect="00B50CDA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691A" w:rsidRDefault="00F4691A" w:rsidP="00F4691A">
      <w:r>
        <w:separator/>
      </w:r>
    </w:p>
  </w:endnote>
  <w:endnote w:type="continuationSeparator" w:id="0">
    <w:p w:rsidR="00F4691A" w:rsidRDefault="00F4691A" w:rsidP="00F4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宋黑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691A" w:rsidRDefault="00F4691A" w:rsidP="00F4691A">
      <w:r>
        <w:separator/>
      </w:r>
    </w:p>
  </w:footnote>
  <w:footnote w:type="continuationSeparator" w:id="0">
    <w:p w:rsidR="00F4691A" w:rsidRDefault="00F4691A" w:rsidP="00F469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4A8"/>
    <w:rsid w:val="0008679E"/>
    <w:rsid w:val="00111A89"/>
    <w:rsid w:val="00126949"/>
    <w:rsid w:val="001815CC"/>
    <w:rsid w:val="001831FD"/>
    <w:rsid w:val="001B1B1F"/>
    <w:rsid w:val="00241C2F"/>
    <w:rsid w:val="00263DC6"/>
    <w:rsid w:val="002A08B3"/>
    <w:rsid w:val="002B758E"/>
    <w:rsid w:val="00301E5F"/>
    <w:rsid w:val="00333BB2"/>
    <w:rsid w:val="00351008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A222A7"/>
    <w:rsid w:val="00A648BD"/>
    <w:rsid w:val="00A73B4C"/>
    <w:rsid w:val="00B023A0"/>
    <w:rsid w:val="00B36B08"/>
    <w:rsid w:val="00B50CDA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424A8"/>
    <w:rsid w:val="00EF4BEF"/>
    <w:rsid w:val="00F4691A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EBC8731-F068-4AFA-929C-4DF5A35DC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4A8"/>
    <w:rPr>
      <w:rFonts w:ascii="NEU-BZ-S92" w:eastAsia="方正书宋_GBK" w:hAnsi="NEU-BZ-S92" w:cstheme="minorBidi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sz w:val="20"/>
    </w:rPr>
  </w:style>
  <w:style w:type="table" w:styleId="a4">
    <w:name w:val="Table Grid"/>
    <w:basedOn w:val="a1"/>
    <w:uiPriority w:val="59"/>
    <w:rsid w:val="00E424A8"/>
    <w:rPr>
      <w:rFonts w:asciiTheme="minorHAnsi" w:eastAsiaTheme="minorEastAsia" w:hAnsi="NEU-BZ-S92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E424A8"/>
    <w:pPr>
      <w:tabs>
        <w:tab w:val="center" w:pos="4513"/>
        <w:tab w:val="right" w:pos="9026"/>
      </w:tabs>
    </w:pPr>
  </w:style>
  <w:style w:type="character" w:customStyle="1" w:styleId="Char">
    <w:name w:val="页眉 Char"/>
    <w:basedOn w:val="a0"/>
    <w:link w:val="a5"/>
    <w:uiPriority w:val="99"/>
    <w:rsid w:val="00E424A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6">
    <w:name w:val="footer"/>
    <w:basedOn w:val="a"/>
    <w:link w:val="Char0"/>
    <w:uiPriority w:val="99"/>
    <w:unhideWhenUsed/>
    <w:rsid w:val="00E424A8"/>
    <w:pPr>
      <w:tabs>
        <w:tab w:val="center" w:pos="4513"/>
        <w:tab w:val="right" w:pos="9026"/>
      </w:tabs>
    </w:pPr>
  </w:style>
  <w:style w:type="character" w:customStyle="1" w:styleId="Char0">
    <w:name w:val="页脚 Char"/>
    <w:basedOn w:val="a0"/>
    <w:link w:val="a6"/>
    <w:uiPriority w:val="99"/>
    <w:rsid w:val="00E424A8"/>
    <w:rPr>
      <w:rFonts w:ascii="NEU-BZ-S92" w:eastAsia="方正书宋_GBK" w:hAnsi="NEU-BZ-S92" w:cstheme="minorBidi"/>
      <w:color w:val="000000"/>
      <w:sz w:val="21"/>
      <w:szCs w:val="22"/>
    </w:rPr>
  </w:style>
  <w:style w:type="paragraph" w:styleId="a7">
    <w:name w:val="List Paragraph"/>
    <w:basedOn w:val="a"/>
    <w:uiPriority w:val="34"/>
    <w:qFormat/>
    <w:rsid w:val="00E424A8"/>
    <w:pPr>
      <w:ind w:left="720"/>
      <w:contextualSpacing/>
    </w:pPr>
  </w:style>
  <w:style w:type="paragraph" w:styleId="a8">
    <w:name w:val="Balloon Text"/>
    <w:basedOn w:val="a"/>
    <w:link w:val="Char1"/>
    <w:uiPriority w:val="99"/>
    <w:semiHidden/>
    <w:unhideWhenUsed/>
    <w:rsid w:val="00E424A8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8"/>
    <w:uiPriority w:val="99"/>
    <w:semiHidden/>
    <w:rsid w:val="00E424A8"/>
    <w:rPr>
      <w:rFonts w:ascii="Tahoma" w:eastAsia="方正书宋_GBK" w:hAnsi="Tahoma" w:cs="Tahoma"/>
      <w:color w:val="000000"/>
      <w:sz w:val="16"/>
      <w:szCs w:val="16"/>
    </w:rPr>
  </w:style>
  <w:style w:type="paragraph" w:styleId="a9">
    <w:name w:val="Quote"/>
    <w:basedOn w:val="a"/>
    <w:next w:val="a"/>
    <w:link w:val="Char2"/>
    <w:uiPriority w:val="29"/>
    <w:qFormat/>
    <w:rsid w:val="00E424A8"/>
    <w:rPr>
      <w:i/>
      <w:iCs/>
      <w:color w:val="000000" w:themeColor="text1"/>
    </w:rPr>
  </w:style>
  <w:style w:type="character" w:customStyle="1" w:styleId="Char2">
    <w:name w:val="引用 Char"/>
    <w:basedOn w:val="a0"/>
    <w:link w:val="a9"/>
    <w:uiPriority w:val="29"/>
    <w:rsid w:val="00E424A8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E424A8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E424A8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E424A8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3">
    <w:name w:val="脚注文本 Char"/>
    <w:basedOn w:val="a0"/>
    <w:link w:val="aa"/>
    <w:uiPriority w:val="99"/>
    <w:semiHidden/>
    <w:rsid w:val="00E424A8"/>
    <w:rPr>
      <w:sz w:val="18"/>
      <w:szCs w:val="18"/>
    </w:rPr>
  </w:style>
  <w:style w:type="paragraph" w:styleId="aa">
    <w:name w:val="footnote text"/>
    <w:basedOn w:val="a"/>
    <w:link w:val="Char3"/>
    <w:uiPriority w:val="99"/>
    <w:semiHidden/>
    <w:unhideWhenUsed/>
    <w:rsid w:val="00E424A8"/>
    <w:pPr>
      <w:snapToGrid w:val="0"/>
    </w:pPr>
    <w:rPr>
      <w:rFonts w:ascii="Times New Roman" w:eastAsia="宋体" w:hAnsi="Times New Roman" w:cs="Times New Roman"/>
      <w:color w:val="auto"/>
      <w:sz w:val="18"/>
      <w:szCs w:val="18"/>
    </w:rPr>
  </w:style>
  <w:style w:type="character" w:customStyle="1" w:styleId="Char10">
    <w:name w:val="脚注文本 Char1"/>
    <w:basedOn w:val="a0"/>
    <w:semiHidden/>
    <w:rsid w:val="00E424A8"/>
    <w:rPr>
      <w:rFonts w:ascii="NEU-BZ-S92" w:eastAsia="方正书宋_GBK" w:hAnsi="NEU-BZ-S92" w:cstheme="minorBidi"/>
      <w:color w:val="000000"/>
      <w:sz w:val="18"/>
      <w:szCs w:val="18"/>
    </w:rPr>
  </w:style>
  <w:style w:type="character" w:styleId="ab">
    <w:name w:val="footnote reference"/>
    <w:basedOn w:val="a0"/>
    <w:uiPriority w:val="99"/>
    <w:semiHidden/>
    <w:unhideWhenUsed/>
    <w:rsid w:val="00E424A8"/>
    <w:rPr>
      <w:vertAlign w:val="superscript"/>
    </w:rPr>
  </w:style>
  <w:style w:type="paragraph" w:customStyle="1" w:styleId="ac">
    <w:name w:val="一级章节"/>
    <w:basedOn w:val="a"/>
    <w:qFormat/>
    <w:rsid w:val="00E424A8"/>
    <w:pPr>
      <w:outlineLvl w:val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ppt&#24037;&#20855;\&#27169;%20&#26495;\word&#27169;&#29256;\&#20840;&#31243;&#35774;&#35745;%20%20&#20840;&#20248;%20%20&#21516;&#27493;&#35757;&#32451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全程设计  全优  同步训练.dotx</Template>
  <TotalTime>0</TotalTime>
  <Pages>16</Pages>
  <Words>4595</Words>
  <Characters>18075</Characters>
  <Application>Microsoft Office Word</Application>
  <DocSecurity>0</DocSecurity>
  <Lines>150</Lines>
  <Paragraphs>45</Paragraphs>
  <ScaleCrop>false</ScaleCrop>
  <Company>微软中国</Company>
  <LinksUpToDate>false</LinksUpToDate>
  <CharactersWithSpaces>22625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2025-09-10T07:53:00Z</dcterms:created>
  <dcterms:modified xsi:type="dcterms:W3CDTF">2025-09-10T07:55:00Z</dcterms:modified>
</cp:coreProperties>
</file>